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D8" w:rsidRPr="00E32A78" w:rsidRDefault="003D30D8" w:rsidP="00D2594C">
      <w:pPr>
        <w:spacing w:after="0" w:line="360" w:lineRule="auto"/>
        <w:jc w:val="center"/>
      </w:pPr>
      <w:r w:rsidRPr="00E32A78">
        <w:t>С О Г Л А Ш Е Н И Е</w:t>
      </w:r>
    </w:p>
    <w:p w:rsidR="003D30D8" w:rsidRPr="00E32A78" w:rsidRDefault="003D30D8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Кармадонского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3D30D8" w:rsidRPr="00E32A78" w:rsidRDefault="003D30D8" w:rsidP="00BD4CDF">
      <w:pPr>
        <w:spacing w:after="0" w:line="240" w:lineRule="auto"/>
      </w:pPr>
    </w:p>
    <w:p w:rsidR="003D30D8" w:rsidRPr="00E32A78" w:rsidRDefault="003D30D8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</w:t>
      </w:r>
      <w:r>
        <w:t xml:space="preserve">                   </w:t>
      </w:r>
      <w:r w:rsidRPr="00E32A78">
        <w:t xml:space="preserve"> </w:t>
      </w:r>
      <w:r>
        <w:t>22.11.2017</w:t>
      </w:r>
      <w:r w:rsidRPr="00E32A78">
        <w:t xml:space="preserve"> года</w:t>
      </w:r>
    </w:p>
    <w:p w:rsidR="003D30D8" w:rsidRPr="00E32A78" w:rsidRDefault="003D30D8" w:rsidP="004B0B2F">
      <w:pPr>
        <w:spacing w:after="0" w:line="240" w:lineRule="auto"/>
        <w:jc w:val="both"/>
      </w:pPr>
    </w:p>
    <w:p w:rsidR="003D30D8" w:rsidRPr="00E32A78" w:rsidRDefault="003D30D8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Кармадонского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Кациева Казбека Албековича</w:t>
      </w:r>
      <w:r w:rsidRPr="00E32A78">
        <w:t xml:space="preserve">, действующего на основании Устава </w:t>
      </w:r>
      <w:r>
        <w:t>Кармадонского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Кармадонского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3D30D8" w:rsidRPr="00E32A78" w:rsidRDefault="003D30D8" w:rsidP="00A2713D">
      <w:pPr>
        <w:spacing w:after="0" w:line="240" w:lineRule="auto"/>
        <w:jc w:val="both"/>
      </w:pPr>
    </w:p>
    <w:p w:rsidR="003D30D8" w:rsidRPr="00E32A78" w:rsidRDefault="003D30D8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3D30D8" w:rsidRPr="00E32A78" w:rsidRDefault="003D30D8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3D30D8" w:rsidRPr="00E32A78" w:rsidRDefault="003D30D8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3D30D8" w:rsidRPr="00E32A78" w:rsidRDefault="003D30D8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3D30D8" w:rsidRPr="00E32A78" w:rsidRDefault="003D30D8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3D30D8" w:rsidRPr="00E32A78" w:rsidRDefault="003D30D8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3D30D8" w:rsidRPr="00E32A78" w:rsidRDefault="003D30D8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3D30D8" w:rsidRDefault="003D30D8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3D30D8" w:rsidRDefault="003D30D8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3D30D8" w:rsidRPr="00E32A78" w:rsidRDefault="003D30D8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Кармадонского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3D30D8" w:rsidRPr="00E32A78" w:rsidRDefault="003D30D8" w:rsidP="00865ED1">
      <w:pPr>
        <w:spacing w:after="0" w:line="240" w:lineRule="auto"/>
        <w:jc w:val="both"/>
      </w:pPr>
    </w:p>
    <w:p w:rsidR="003D30D8" w:rsidRDefault="003D30D8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3D30D8" w:rsidRDefault="003D30D8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3D30D8" w:rsidRPr="00E32A78" w:rsidRDefault="003D30D8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3D30D8" w:rsidRPr="00E32A78" w:rsidRDefault="003D30D8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3D30D8" w:rsidRPr="00E32A78" w:rsidRDefault="003D30D8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3D30D8" w:rsidRPr="00E32A78" w:rsidRDefault="003D30D8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3D30D8" w:rsidRDefault="003D30D8" w:rsidP="006C5963">
      <w:pPr>
        <w:spacing w:after="0" w:line="240" w:lineRule="auto"/>
        <w:jc w:val="both"/>
      </w:pPr>
    </w:p>
    <w:p w:rsidR="003D30D8" w:rsidRPr="00E32A78" w:rsidRDefault="003D30D8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3D30D8" w:rsidRDefault="003D30D8" w:rsidP="006C5963">
      <w:pPr>
        <w:spacing w:after="0" w:line="240" w:lineRule="auto"/>
        <w:jc w:val="both"/>
      </w:pPr>
    </w:p>
    <w:p w:rsidR="003D30D8" w:rsidRPr="00E32A78" w:rsidRDefault="003D30D8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3D30D8" w:rsidRDefault="003D30D8" w:rsidP="006C5963">
      <w:pPr>
        <w:spacing w:after="0" w:line="240" w:lineRule="auto"/>
        <w:jc w:val="both"/>
      </w:pPr>
    </w:p>
    <w:p w:rsidR="003D30D8" w:rsidRDefault="003D30D8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3D30D8" w:rsidRPr="00E32A78" w:rsidRDefault="003D30D8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3D30D8" w:rsidRPr="00E32A78" w:rsidRDefault="003D30D8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3D30D8" w:rsidRPr="00E32A78" w:rsidRDefault="003D30D8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3D30D8" w:rsidRDefault="003D30D8" w:rsidP="006C5963">
      <w:pPr>
        <w:spacing w:after="0" w:line="240" w:lineRule="auto"/>
        <w:jc w:val="both"/>
      </w:pPr>
    </w:p>
    <w:p w:rsidR="003D30D8" w:rsidRPr="00E32A78" w:rsidRDefault="003D30D8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3D30D8" w:rsidRPr="00E32A78" w:rsidRDefault="003D30D8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3D30D8" w:rsidRPr="00E32A78" w:rsidRDefault="003D30D8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3D30D8" w:rsidRPr="00E32A78" w:rsidRDefault="003D30D8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3D30D8" w:rsidRDefault="003D30D8" w:rsidP="005E6DC3">
      <w:pPr>
        <w:spacing w:after="0" w:line="240" w:lineRule="auto"/>
        <w:jc w:val="both"/>
      </w:pPr>
    </w:p>
    <w:p w:rsidR="003D30D8" w:rsidRDefault="003D30D8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3D30D8" w:rsidRPr="00E32A78" w:rsidRDefault="003D30D8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3D30D8" w:rsidRPr="00E32A78" w:rsidRDefault="003D30D8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3D30D8" w:rsidRDefault="003D30D8" w:rsidP="00D036AE">
      <w:pPr>
        <w:spacing w:after="0" w:line="240" w:lineRule="auto"/>
        <w:jc w:val="both"/>
      </w:pPr>
    </w:p>
    <w:p w:rsidR="003D30D8" w:rsidRDefault="003D30D8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3D30D8" w:rsidRPr="00E32A78" w:rsidRDefault="003D30D8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3D30D8" w:rsidRPr="00E32A78" w:rsidRDefault="003D30D8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3D30D8" w:rsidRPr="00E32A78" w:rsidRDefault="003D30D8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3D30D8" w:rsidRPr="00E32A78" w:rsidRDefault="003D30D8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3D30D8" w:rsidRPr="00E32A78" w:rsidRDefault="003D30D8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3D30D8" w:rsidRPr="00E32A78" w:rsidRDefault="003D30D8" w:rsidP="00707926">
      <w:pPr>
        <w:spacing w:after="0" w:line="240" w:lineRule="auto"/>
        <w:jc w:val="both"/>
      </w:pPr>
    </w:p>
    <w:p w:rsidR="003D30D8" w:rsidRPr="00E32A78" w:rsidRDefault="003D30D8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3D30D8" w:rsidRPr="00E32A78" w:rsidRDefault="003D30D8" w:rsidP="00707926">
      <w:pPr>
        <w:spacing w:after="0" w:line="240" w:lineRule="auto"/>
        <w:jc w:val="both"/>
      </w:pPr>
    </w:p>
    <w:p w:rsidR="003D30D8" w:rsidRPr="00E32A78" w:rsidRDefault="003D30D8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3D30D8" w:rsidRPr="00E32A78" w:rsidRDefault="003D30D8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3D30D8" w:rsidRDefault="003D30D8" w:rsidP="001C6084">
      <w:pPr>
        <w:spacing w:after="0" w:line="240" w:lineRule="auto"/>
        <w:jc w:val="center"/>
      </w:pPr>
    </w:p>
    <w:p w:rsidR="003D30D8" w:rsidRPr="00E32A78" w:rsidRDefault="003D30D8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3D30D8" w:rsidRPr="00E32A78" w:rsidRDefault="003D30D8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3D30D8" w:rsidRPr="00E32A78" w:rsidRDefault="003D30D8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3D30D8" w:rsidRDefault="003D30D8" w:rsidP="00AC23B7">
      <w:pPr>
        <w:spacing w:after="0" w:line="240" w:lineRule="auto"/>
        <w:jc w:val="both"/>
      </w:pPr>
    </w:p>
    <w:p w:rsidR="003D30D8" w:rsidRPr="00E32A78" w:rsidRDefault="003D30D8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3D30D8" w:rsidRPr="00E32A78" w:rsidRDefault="003D30D8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3D30D8" w:rsidRPr="003C29E3">
        <w:tc>
          <w:tcPr>
            <w:tcW w:w="4785" w:type="dxa"/>
          </w:tcPr>
          <w:p w:rsidR="003D30D8" w:rsidRPr="003C29E3" w:rsidRDefault="003D30D8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Кармадонского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3D30D8" w:rsidRPr="003C29E3" w:rsidRDefault="003D30D8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3D30D8" w:rsidRPr="003C29E3">
        <w:tc>
          <w:tcPr>
            <w:tcW w:w="4785" w:type="dxa"/>
          </w:tcPr>
          <w:p w:rsidR="003D30D8" w:rsidRPr="003C29E3" w:rsidRDefault="003D30D8" w:rsidP="003C29E3">
            <w:pPr>
              <w:spacing w:after="0" w:line="240" w:lineRule="auto"/>
            </w:pPr>
            <w:r>
              <w:t>363121, Пригородный район, с. Кармадон, ул. У.С. Дзгоева 1 корп.1</w:t>
            </w:r>
          </w:p>
        </w:tc>
        <w:tc>
          <w:tcPr>
            <w:tcW w:w="4786" w:type="dxa"/>
          </w:tcPr>
          <w:p w:rsidR="003D30D8" w:rsidRPr="003C29E3" w:rsidRDefault="003D30D8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3D30D8" w:rsidRPr="003C29E3">
        <w:tc>
          <w:tcPr>
            <w:tcW w:w="4785" w:type="dxa"/>
          </w:tcPr>
          <w:p w:rsidR="003D30D8" w:rsidRPr="003C29E3" w:rsidRDefault="003D30D8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rPr>
                <w:color w:val="000000"/>
              </w:rPr>
              <w:t>1512008043</w:t>
            </w:r>
          </w:p>
        </w:tc>
        <w:tc>
          <w:tcPr>
            <w:tcW w:w="4786" w:type="dxa"/>
          </w:tcPr>
          <w:p w:rsidR="003D30D8" w:rsidRPr="003C29E3" w:rsidRDefault="003D30D8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3D30D8" w:rsidRPr="003C29E3">
        <w:tc>
          <w:tcPr>
            <w:tcW w:w="4785" w:type="dxa"/>
          </w:tcPr>
          <w:p w:rsidR="003D30D8" w:rsidRPr="003C29E3" w:rsidRDefault="003D30D8" w:rsidP="003C29E3">
            <w:pPr>
              <w:spacing w:after="0" w:line="240" w:lineRule="auto"/>
            </w:pPr>
            <w:r w:rsidRPr="003C29E3">
              <w:t>КПП</w:t>
            </w:r>
            <w:r>
              <w:t xml:space="preserve"> </w:t>
            </w:r>
            <w:r>
              <w:rPr>
                <w:color w:val="000000"/>
              </w:rPr>
              <w:t>151201090</w:t>
            </w:r>
            <w:r w:rsidRPr="003C29E3">
              <w:t xml:space="preserve"> </w:t>
            </w:r>
          </w:p>
        </w:tc>
        <w:tc>
          <w:tcPr>
            <w:tcW w:w="4786" w:type="dxa"/>
          </w:tcPr>
          <w:p w:rsidR="003D30D8" w:rsidRPr="003C29E3" w:rsidRDefault="003D30D8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3D30D8" w:rsidRPr="003C29E3">
        <w:tc>
          <w:tcPr>
            <w:tcW w:w="4785" w:type="dxa"/>
          </w:tcPr>
          <w:p w:rsidR="003D30D8" w:rsidRPr="003C29E3" w:rsidRDefault="003D30D8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rPr>
                <w:color w:val="000000"/>
              </w:rPr>
              <w:t>40116810790330000071</w:t>
            </w:r>
          </w:p>
        </w:tc>
        <w:tc>
          <w:tcPr>
            <w:tcW w:w="4786" w:type="dxa"/>
          </w:tcPr>
          <w:p w:rsidR="003D30D8" w:rsidRPr="003C29E3" w:rsidRDefault="003D30D8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3D30D8" w:rsidRPr="003C29E3">
        <w:tc>
          <w:tcPr>
            <w:tcW w:w="4785" w:type="dxa"/>
          </w:tcPr>
          <w:p w:rsidR="003D30D8" w:rsidRPr="003C29E3" w:rsidRDefault="003D30D8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rPr>
                <w:color w:val="000000"/>
              </w:rPr>
              <w:t>04903300</w:t>
            </w:r>
          </w:p>
        </w:tc>
        <w:tc>
          <w:tcPr>
            <w:tcW w:w="4786" w:type="dxa"/>
          </w:tcPr>
          <w:p w:rsidR="003D30D8" w:rsidRPr="003C29E3" w:rsidRDefault="003D30D8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3D30D8" w:rsidRPr="003C29E3">
        <w:tc>
          <w:tcPr>
            <w:tcW w:w="4785" w:type="dxa"/>
          </w:tcPr>
          <w:p w:rsidR="003D30D8" w:rsidRPr="003C29E3" w:rsidRDefault="003D30D8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3D30D8" w:rsidRPr="003C29E3" w:rsidRDefault="003D30D8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3D30D8" w:rsidRPr="003C29E3" w:rsidRDefault="003D30D8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3D30D8" w:rsidRPr="003C29E3">
        <w:tc>
          <w:tcPr>
            <w:tcW w:w="4785" w:type="dxa"/>
          </w:tcPr>
          <w:p w:rsidR="003D30D8" w:rsidRPr="003C29E3" w:rsidRDefault="003D30D8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Кармадонского сельского поселения</w:t>
            </w:r>
            <w:r w:rsidRPr="003C29E3">
              <w:t xml:space="preserve"> </w:t>
            </w:r>
          </w:p>
          <w:p w:rsidR="003D30D8" w:rsidRPr="003C29E3" w:rsidRDefault="003D30D8" w:rsidP="00863C40">
            <w:pPr>
              <w:spacing w:after="0" w:line="240" w:lineRule="auto"/>
            </w:pPr>
          </w:p>
          <w:p w:rsidR="003D30D8" w:rsidRDefault="003D30D8" w:rsidP="00863C40">
            <w:pPr>
              <w:spacing w:after="0" w:line="240" w:lineRule="auto"/>
            </w:pPr>
          </w:p>
          <w:p w:rsidR="003D30D8" w:rsidRPr="003C29E3" w:rsidRDefault="003D30D8" w:rsidP="00863C40">
            <w:pPr>
              <w:spacing w:after="0" w:line="240" w:lineRule="auto"/>
            </w:pPr>
          </w:p>
          <w:p w:rsidR="003D30D8" w:rsidRPr="003C29E3" w:rsidRDefault="003D30D8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 xml:space="preserve">К.А. Кациев </w:t>
            </w:r>
          </w:p>
          <w:p w:rsidR="003D30D8" w:rsidRPr="003C29E3" w:rsidRDefault="003D30D8" w:rsidP="00863C40">
            <w:pPr>
              <w:spacing w:after="0" w:line="240" w:lineRule="auto"/>
            </w:pPr>
          </w:p>
          <w:p w:rsidR="003D30D8" w:rsidRPr="003C29E3" w:rsidRDefault="003D30D8" w:rsidP="00863C40">
            <w:pPr>
              <w:spacing w:after="0" w:line="240" w:lineRule="auto"/>
            </w:pPr>
            <w:r>
              <w:t>16.11.</w:t>
            </w:r>
            <w:r w:rsidRPr="003C29E3">
              <w:t>2017</w:t>
            </w:r>
          </w:p>
          <w:p w:rsidR="003D30D8" w:rsidRPr="003C29E3" w:rsidRDefault="003D30D8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3D30D8" w:rsidRPr="003C29E3" w:rsidRDefault="003D30D8" w:rsidP="00863C40">
            <w:pPr>
              <w:spacing w:after="0" w:line="240" w:lineRule="auto"/>
            </w:pPr>
            <w:r w:rsidRPr="003C29E3">
              <w:t>МП.</w:t>
            </w:r>
          </w:p>
          <w:p w:rsidR="003D30D8" w:rsidRPr="003C29E3" w:rsidRDefault="003D30D8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3D30D8" w:rsidRPr="003C29E3" w:rsidRDefault="003D30D8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3D30D8" w:rsidRPr="003C29E3" w:rsidRDefault="003D30D8" w:rsidP="00863C40">
            <w:pPr>
              <w:spacing w:after="0" w:line="240" w:lineRule="auto"/>
              <w:jc w:val="right"/>
            </w:pPr>
          </w:p>
          <w:p w:rsidR="003D30D8" w:rsidRPr="003C29E3" w:rsidRDefault="003D30D8" w:rsidP="00863C40">
            <w:pPr>
              <w:spacing w:after="0" w:line="240" w:lineRule="auto"/>
              <w:jc w:val="right"/>
            </w:pPr>
          </w:p>
          <w:p w:rsidR="003D30D8" w:rsidRPr="003C29E3" w:rsidRDefault="003D30D8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3D30D8" w:rsidRPr="003C29E3" w:rsidRDefault="003D30D8" w:rsidP="00863C40">
            <w:pPr>
              <w:spacing w:after="0" w:line="240" w:lineRule="auto"/>
              <w:jc w:val="right"/>
            </w:pPr>
          </w:p>
          <w:p w:rsidR="003D30D8" w:rsidRPr="003C29E3" w:rsidRDefault="003D30D8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>2017 г.</w:t>
            </w:r>
          </w:p>
          <w:p w:rsidR="003D30D8" w:rsidRDefault="003D30D8" w:rsidP="00863C40">
            <w:pPr>
              <w:spacing w:after="0" w:line="240" w:lineRule="auto"/>
            </w:pPr>
          </w:p>
          <w:p w:rsidR="003D30D8" w:rsidRPr="003C29E3" w:rsidRDefault="003D30D8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3D30D8" w:rsidRPr="00E32A78" w:rsidRDefault="003D30D8" w:rsidP="00C465D0">
      <w:pPr>
        <w:pStyle w:val="ListParagraph"/>
        <w:spacing w:after="0" w:line="240" w:lineRule="auto"/>
        <w:ind w:left="0"/>
        <w:jc w:val="both"/>
      </w:pPr>
    </w:p>
    <w:sectPr w:rsidR="003D30D8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B00B4"/>
    <w:rsid w:val="001C6084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3D30D8"/>
    <w:rsid w:val="004013C8"/>
    <w:rsid w:val="0041697A"/>
    <w:rsid w:val="00445F9C"/>
    <w:rsid w:val="004612BA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54102"/>
    <w:rsid w:val="00764EBE"/>
    <w:rsid w:val="007A08ED"/>
    <w:rsid w:val="007C5930"/>
    <w:rsid w:val="00863C40"/>
    <w:rsid w:val="00865ED1"/>
    <w:rsid w:val="00942E0C"/>
    <w:rsid w:val="00966DD2"/>
    <w:rsid w:val="009817F4"/>
    <w:rsid w:val="009F470F"/>
    <w:rsid w:val="00A03B26"/>
    <w:rsid w:val="00A2713D"/>
    <w:rsid w:val="00A43133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E030C2"/>
    <w:rsid w:val="00E32A78"/>
    <w:rsid w:val="00E95831"/>
    <w:rsid w:val="00EA11F9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</TotalTime>
  <Pages>6</Pages>
  <Words>1601</Words>
  <Characters>9127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9</cp:revision>
  <cp:lastPrinted>2017-11-10T07:53:00Z</cp:lastPrinted>
  <dcterms:created xsi:type="dcterms:W3CDTF">2017-11-09T12:29:00Z</dcterms:created>
  <dcterms:modified xsi:type="dcterms:W3CDTF">2017-12-15T07:27:00Z</dcterms:modified>
</cp:coreProperties>
</file>